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D6F" w:rsidRDefault="00F00D6F" w:rsidP="00520A45">
      <w:pPr>
        <w:rPr>
          <w:sz w:val="30"/>
          <w:szCs w:val="30"/>
        </w:rPr>
      </w:pPr>
    </w:p>
    <w:p w:rsidR="00F00D6F" w:rsidRPr="00520A45" w:rsidRDefault="00F00D6F" w:rsidP="005A769A">
      <w:pPr>
        <w:ind w:firstLineChars="100" w:firstLine="31680"/>
      </w:pPr>
      <w:r>
        <w:rPr>
          <w:sz w:val="30"/>
          <w:szCs w:val="30"/>
        </w:rPr>
        <w:t xml:space="preserve">            </w:t>
      </w:r>
      <w:r>
        <w:rPr>
          <w:b/>
          <w:sz w:val="32"/>
          <w:szCs w:val="32"/>
        </w:rPr>
        <w:t xml:space="preserve">    </w:t>
      </w:r>
      <w:r>
        <w:rPr>
          <w:rFonts w:hint="eastAsia"/>
          <w:b/>
          <w:sz w:val="32"/>
          <w:szCs w:val="32"/>
        </w:rPr>
        <w:t>课程学习计划</w:t>
      </w: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132"/>
        <w:gridCol w:w="651"/>
        <w:gridCol w:w="917"/>
        <w:gridCol w:w="540"/>
        <w:gridCol w:w="540"/>
        <w:gridCol w:w="326"/>
        <w:gridCol w:w="754"/>
        <w:gridCol w:w="720"/>
        <w:gridCol w:w="493"/>
        <w:gridCol w:w="227"/>
        <w:gridCol w:w="720"/>
        <w:gridCol w:w="720"/>
        <w:gridCol w:w="1080"/>
      </w:tblGrid>
      <w:tr w:rsidR="00F00D6F" w:rsidRPr="006872FE" w:rsidTr="0068243A">
        <w:trPr>
          <w:trHeight w:val="425"/>
        </w:trPr>
        <w:tc>
          <w:tcPr>
            <w:tcW w:w="540" w:type="dxa"/>
            <w:vMerge w:val="restart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132" w:type="dxa"/>
            <w:vMerge w:val="restart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课程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568" w:type="dxa"/>
            <w:gridSpan w:val="2"/>
            <w:vMerge w:val="restart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540" w:type="dxa"/>
            <w:vMerge w:val="restart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540" w:type="dxa"/>
            <w:vMerge w:val="restart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考核方式</w:t>
            </w:r>
          </w:p>
        </w:tc>
        <w:tc>
          <w:tcPr>
            <w:tcW w:w="2880" w:type="dxa"/>
            <w:gridSpan w:val="5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开课学期</w:t>
            </w:r>
          </w:p>
        </w:tc>
        <w:tc>
          <w:tcPr>
            <w:tcW w:w="1080" w:type="dxa"/>
            <w:vMerge w:val="restart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F00D6F" w:rsidRPr="006872FE" w:rsidTr="0068243A">
        <w:trPr>
          <w:trHeight w:val="330"/>
        </w:trPr>
        <w:tc>
          <w:tcPr>
            <w:tcW w:w="0" w:type="auto"/>
            <w:vMerge/>
            <w:vAlign w:val="center"/>
          </w:tcPr>
          <w:p w:rsidR="00F00D6F" w:rsidRPr="006872FE" w:rsidRDefault="00F00D6F" w:rsidP="006872FE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00D6F" w:rsidRPr="006872FE" w:rsidRDefault="00F00D6F" w:rsidP="006872FE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F00D6F" w:rsidRPr="006872FE" w:rsidRDefault="00F00D6F" w:rsidP="006872FE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00D6F" w:rsidRPr="006872FE" w:rsidRDefault="00F00D6F" w:rsidP="006872FE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00D6F" w:rsidRPr="006872FE" w:rsidRDefault="00F00D6F" w:rsidP="006872FE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F00D6F" w:rsidRPr="006872FE" w:rsidRDefault="00F00D6F" w:rsidP="006872FE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080" w:type="dxa"/>
            <w:vMerge/>
            <w:vAlign w:val="center"/>
          </w:tcPr>
          <w:p w:rsidR="00F00D6F" w:rsidRPr="006872FE" w:rsidRDefault="00F00D6F" w:rsidP="006872FE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Default="00F00D6F" w:rsidP="006872FE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540" w:type="dxa"/>
            <w:vAlign w:val="center"/>
          </w:tcPr>
          <w:p w:rsidR="00F00D6F" w:rsidRDefault="00F00D6F" w:rsidP="006872FE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00D6F" w:rsidRPr="006872FE" w:rsidRDefault="00F00D6F" w:rsidP="006872F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542"/>
        </w:trPr>
        <w:tc>
          <w:tcPr>
            <w:tcW w:w="9360" w:type="dxa"/>
            <w:gridSpan w:val="14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必修环节</w:t>
            </w:r>
          </w:p>
        </w:tc>
      </w:tr>
      <w:tr w:rsidR="00F00D6F" w:rsidRPr="006872FE" w:rsidTr="0068243A">
        <w:trPr>
          <w:trHeight w:val="299"/>
        </w:trPr>
        <w:tc>
          <w:tcPr>
            <w:tcW w:w="2323" w:type="dxa"/>
            <w:gridSpan w:val="3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起讫日期</w:t>
            </w:r>
          </w:p>
        </w:tc>
        <w:tc>
          <w:tcPr>
            <w:tcW w:w="2323" w:type="dxa"/>
            <w:gridSpan w:val="4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4714" w:type="dxa"/>
            <w:gridSpan w:val="7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  <w:r w:rsidRPr="006872FE">
              <w:rPr>
                <w:rFonts w:ascii="Times New Roman" w:hAnsi="Times New Roman" w:hint="eastAsia"/>
                <w:kern w:val="0"/>
                <w:sz w:val="20"/>
                <w:szCs w:val="20"/>
              </w:rPr>
              <w:t>方式</w:t>
            </w:r>
          </w:p>
        </w:tc>
      </w:tr>
      <w:tr w:rsidR="00F00D6F" w:rsidRPr="006872FE" w:rsidTr="0068243A">
        <w:trPr>
          <w:trHeight w:val="425"/>
        </w:trPr>
        <w:tc>
          <w:tcPr>
            <w:tcW w:w="2323" w:type="dxa"/>
            <w:gridSpan w:val="3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23" w:type="dxa"/>
            <w:gridSpan w:val="4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学术研讨和学术报告</w:t>
            </w:r>
          </w:p>
        </w:tc>
        <w:tc>
          <w:tcPr>
            <w:tcW w:w="4714" w:type="dxa"/>
            <w:gridSpan w:val="7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68243A">
        <w:trPr>
          <w:trHeight w:val="425"/>
        </w:trPr>
        <w:tc>
          <w:tcPr>
            <w:tcW w:w="2323" w:type="dxa"/>
            <w:gridSpan w:val="3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23" w:type="dxa"/>
            <w:gridSpan w:val="4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教学实践</w:t>
            </w:r>
          </w:p>
        </w:tc>
        <w:tc>
          <w:tcPr>
            <w:tcW w:w="4714" w:type="dxa"/>
            <w:gridSpan w:val="7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0D6F" w:rsidRPr="006872FE" w:rsidTr="009D1165">
        <w:trPr>
          <w:trHeight w:val="536"/>
        </w:trPr>
        <w:tc>
          <w:tcPr>
            <w:tcW w:w="2323" w:type="dxa"/>
            <w:gridSpan w:val="3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总学分</w:t>
            </w:r>
          </w:p>
        </w:tc>
        <w:tc>
          <w:tcPr>
            <w:tcW w:w="2323" w:type="dxa"/>
            <w:gridSpan w:val="4"/>
            <w:vAlign w:val="center"/>
          </w:tcPr>
          <w:p w:rsidR="00F00D6F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67" w:type="dxa"/>
            <w:gridSpan w:val="3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学位分</w:t>
            </w:r>
          </w:p>
        </w:tc>
        <w:tc>
          <w:tcPr>
            <w:tcW w:w="2747" w:type="dxa"/>
            <w:gridSpan w:val="4"/>
            <w:vAlign w:val="center"/>
          </w:tcPr>
          <w:p w:rsidR="00F00D6F" w:rsidRPr="006872FE" w:rsidRDefault="00F00D6F" w:rsidP="00C228A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F00D6F" w:rsidRDefault="00F00D6F" w:rsidP="00520A45">
      <w:pPr>
        <w:spacing w:line="480" w:lineRule="auto"/>
        <w:rPr>
          <w:sz w:val="24"/>
        </w:rPr>
      </w:pPr>
    </w:p>
    <w:p w:rsidR="00F00D6F" w:rsidRDefault="00F00D6F" w:rsidP="00520A45">
      <w:pPr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</w:rPr>
        <w:t>研究生教育秘书：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</w:rPr>
        <w:t>（签名）</w:t>
      </w:r>
      <w:r>
        <w:rPr>
          <w:sz w:val="24"/>
        </w:rPr>
        <w:t xml:space="preserve">   </w:t>
      </w:r>
      <w:r>
        <w:rPr>
          <w:rFonts w:hint="eastAsia"/>
          <w:sz w:val="24"/>
        </w:rPr>
        <w:t>指导教师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（签名）</w:t>
      </w:r>
    </w:p>
    <w:p w:rsidR="00F00D6F" w:rsidRDefault="00F00D6F" w:rsidP="00AC6DDE">
      <w:pPr>
        <w:spacing w:line="480" w:lineRule="auto"/>
        <w:rPr>
          <w:sz w:val="24"/>
        </w:rPr>
      </w:pPr>
      <w:r>
        <w:rPr>
          <w:rFonts w:hint="eastAsia"/>
          <w:sz w:val="24"/>
        </w:rPr>
        <w:t>日</w:t>
      </w:r>
      <w:r>
        <w:rPr>
          <w:sz w:val="24"/>
        </w:rPr>
        <w:t xml:space="preserve"> </w:t>
      </w:r>
      <w:r>
        <w:rPr>
          <w:rFonts w:hint="eastAsia"/>
          <w:sz w:val="24"/>
        </w:rPr>
        <w:t>期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</w:t>
      </w:r>
      <w:r>
        <w:rPr>
          <w:rFonts w:hint="eastAsia"/>
          <w:sz w:val="24"/>
        </w:rPr>
        <w:t>期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日</w:t>
      </w:r>
    </w:p>
    <w:sectPr w:rsidR="00F00D6F" w:rsidSect="008C7F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D6F" w:rsidRDefault="00F00D6F">
      <w:r>
        <w:separator/>
      </w:r>
    </w:p>
  </w:endnote>
  <w:endnote w:type="continuationSeparator" w:id="0">
    <w:p w:rsidR="00F00D6F" w:rsidRDefault="00F00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D6F" w:rsidRDefault="00F00D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D6F" w:rsidRDefault="00F00D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D6F" w:rsidRDefault="00F00D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D6F" w:rsidRDefault="00F00D6F">
      <w:r>
        <w:separator/>
      </w:r>
    </w:p>
  </w:footnote>
  <w:footnote w:type="continuationSeparator" w:id="0">
    <w:p w:rsidR="00F00D6F" w:rsidRDefault="00F00D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D6F" w:rsidRDefault="00F00D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D6F" w:rsidRDefault="00F00D6F" w:rsidP="000F1379">
    <w:pPr>
      <w:pStyle w:val="Header"/>
      <w:jc w:val="both"/>
    </w:pPr>
    <w:r>
      <w:rPr>
        <w:rFonts w:hint="eastAsia"/>
      </w:rPr>
      <w:t>研究生培养表格</w:t>
    </w:r>
    <w:r>
      <w:t>-</w:t>
    </w:r>
    <w:r>
      <w:rPr>
        <w:rFonts w:hint="eastAsia"/>
      </w:rPr>
      <w:t>个人培养方案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D6F" w:rsidRDefault="00F00D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763"/>
    <w:rsid w:val="000037A4"/>
    <w:rsid w:val="00023659"/>
    <w:rsid w:val="000445B5"/>
    <w:rsid w:val="00082D45"/>
    <w:rsid w:val="000B0141"/>
    <w:rsid w:val="000F1379"/>
    <w:rsid w:val="00133422"/>
    <w:rsid w:val="00135BB6"/>
    <w:rsid w:val="00292FAC"/>
    <w:rsid w:val="00362D5C"/>
    <w:rsid w:val="003913FE"/>
    <w:rsid w:val="003C3181"/>
    <w:rsid w:val="00434763"/>
    <w:rsid w:val="004A15D4"/>
    <w:rsid w:val="004C5ECB"/>
    <w:rsid w:val="004F00C5"/>
    <w:rsid w:val="00503777"/>
    <w:rsid w:val="00520A45"/>
    <w:rsid w:val="0059717A"/>
    <w:rsid w:val="005A769A"/>
    <w:rsid w:val="0064424C"/>
    <w:rsid w:val="0068243A"/>
    <w:rsid w:val="006825D9"/>
    <w:rsid w:val="00683D5C"/>
    <w:rsid w:val="006872FE"/>
    <w:rsid w:val="006D60F3"/>
    <w:rsid w:val="00713EBC"/>
    <w:rsid w:val="007D0607"/>
    <w:rsid w:val="00820997"/>
    <w:rsid w:val="008B26EF"/>
    <w:rsid w:val="008C7FBB"/>
    <w:rsid w:val="00991710"/>
    <w:rsid w:val="009D1165"/>
    <w:rsid w:val="00A3457F"/>
    <w:rsid w:val="00A73B69"/>
    <w:rsid w:val="00AC6DDE"/>
    <w:rsid w:val="00AF367C"/>
    <w:rsid w:val="00B30C4C"/>
    <w:rsid w:val="00B62214"/>
    <w:rsid w:val="00BA653A"/>
    <w:rsid w:val="00C228A3"/>
    <w:rsid w:val="00C449C7"/>
    <w:rsid w:val="00CA6F68"/>
    <w:rsid w:val="00CB0438"/>
    <w:rsid w:val="00CC0C65"/>
    <w:rsid w:val="00CE6C61"/>
    <w:rsid w:val="00D91E6B"/>
    <w:rsid w:val="00DC518C"/>
    <w:rsid w:val="00E14B10"/>
    <w:rsid w:val="00F00D6F"/>
    <w:rsid w:val="00FB6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B1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20A45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F1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F1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04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1</Pages>
  <Words>67</Words>
  <Characters>382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43</cp:revision>
  <dcterms:created xsi:type="dcterms:W3CDTF">2014-10-30T07:40:00Z</dcterms:created>
  <dcterms:modified xsi:type="dcterms:W3CDTF">2017-10-10T01:34:00Z</dcterms:modified>
</cp:coreProperties>
</file>