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45" w:rsidRDefault="00355D45" w:rsidP="00D514D8">
      <w:pPr>
        <w:spacing w:line="480" w:lineRule="auto"/>
        <w:rPr>
          <w:b/>
          <w:sz w:val="32"/>
          <w:szCs w:val="32"/>
        </w:rPr>
      </w:pPr>
    </w:p>
    <w:p w:rsidR="00355D45" w:rsidRDefault="00355D45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355D45" w:rsidRDefault="00355D45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AC79BB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355D45" w:rsidRDefault="00355D45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中期考核论文汇报记录</w:t>
      </w:r>
    </w:p>
    <w:p w:rsidR="00355D45" w:rsidRDefault="00355D45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（同等学力）</w:t>
      </w:r>
    </w:p>
    <w:p w:rsidR="00355D45" w:rsidRDefault="00355D45" w:rsidP="002A2AAF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AC79BB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355D45" w:rsidRDefault="00355D45" w:rsidP="002A2AAF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355D45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/>
          <w:sz w:val="52"/>
          <w:szCs w:val="52"/>
        </w:rPr>
        <w:t xml:space="preserve">  </w:t>
      </w:r>
    </w:p>
    <w:p w:rsidR="00355D45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355D45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355D45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355D45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355D45" w:rsidRPr="00DD70BD" w:rsidRDefault="00355D4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 w:hint="eastAsia"/>
          <w:sz w:val="52"/>
          <w:szCs w:val="52"/>
        </w:rPr>
        <w:t>教育科学学院制</w:t>
      </w:r>
      <w:r w:rsidRPr="00DD70BD">
        <w:rPr>
          <w:rFonts w:ascii="楷体_GB2312" w:eastAsia="楷体_GB2312"/>
          <w:sz w:val="52"/>
          <w:szCs w:val="52"/>
        </w:rPr>
        <w:t xml:space="preserve">    </w:t>
      </w:r>
    </w:p>
    <w:p w:rsidR="00355D45" w:rsidRDefault="00355D45" w:rsidP="00D514D8"/>
    <w:p w:rsidR="00355D45" w:rsidRDefault="00355D45"/>
    <w:p w:rsidR="00355D45" w:rsidRDefault="00355D45"/>
    <w:p w:rsidR="00355D45" w:rsidRDefault="00355D45"/>
    <w:p w:rsidR="00355D45" w:rsidRDefault="00355D45"/>
    <w:p w:rsidR="00355D45" w:rsidRDefault="00355D45" w:rsidP="009648E7">
      <w:pPr>
        <w:jc w:val="center"/>
        <w:rPr>
          <w:b/>
          <w:sz w:val="32"/>
          <w:szCs w:val="32"/>
        </w:rPr>
      </w:pPr>
    </w:p>
    <w:p w:rsidR="00355D45" w:rsidRDefault="00355D45" w:rsidP="009648E7">
      <w:pPr>
        <w:jc w:val="center"/>
        <w:rPr>
          <w:b/>
          <w:sz w:val="32"/>
          <w:szCs w:val="32"/>
        </w:rPr>
      </w:pPr>
    </w:p>
    <w:p w:rsidR="00355D45" w:rsidRDefault="00355D45" w:rsidP="009648E7">
      <w:pPr>
        <w:jc w:val="center"/>
        <w:rPr>
          <w:b/>
          <w:sz w:val="32"/>
          <w:szCs w:val="32"/>
        </w:rPr>
      </w:pPr>
    </w:p>
    <w:p w:rsidR="00355D45" w:rsidRDefault="00355D45" w:rsidP="009648E7">
      <w:pPr>
        <w:jc w:val="center"/>
        <w:rPr>
          <w:b/>
          <w:sz w:val="32"/>
          <w:szCs w:val="32"/>
        </w:rPr>
      </w:pPr>
    </w:p>
    <w:p w:rsidR="00355D45" w:rsidRPr="009648E7" w:rsidRDefault="00355D45" w:rsidP="009648E7">
      <w:pPr>
        <w:jc w:val="center"/>
        <w:rPr>
          <w:b/>
          <w:sz w:val="32"/>
          <w:szCs w:val="32"/>
        </w:rPr>
      </w:pPr>
      <w:r w:rsidRPr="009648E7">
        <w:rPr>
          <w:rFonts w:hint="eastAsia"/>
          <w:b/>
          <w:sz w:val="32"/>
          <w:szCs w:val="32"/>
        </w:rPr>
        <w:t>材料目录</w:t>
      </w:r>
    </w:p>
    <w:sectPr w:rsidR="00355D45" w:rsidRPr="009648E7" w:rsidSect="0085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D45" w:rsidRDefault="00355D45" w:rsidP="00D514D8">
      <w:r>
        <w:separator/>
      </w:r>
    </w:p>
  </w:endnote>
  <w:endnote w:type="continuationSeparator" w:id="0">
    <w:p w:rsidR="00355D45" w:rsidRDefault="00355D45" w:rsidP="00D5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D45" w:rsidRDefault="00355D45" w:rsidP="00D514D8">
      <w:r>
        <w:separator/>
      </w:r>
    </w:p>
  </w:footnote>
  <w:footnote w:type="continuationSeparator" w:id="0">
    <w:p w:rsidR="00355D45" w:rsidRDefault="00355D45" w:rsidP="00D51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4D8"/>
    <w:rsid w:val="000774C7"/>
    <w:rsid w:val="002A2AAF"/>
    <w:rsid w:val="003247A6"/>
    <w:rsid w:val="003557E9"/>
    <w:rsid w:val="00355D45"/>
    <w:rsid w:val="00491FC1"/>
    <w:rsid w:val="004D3A28"/>
    <w:rsid w:val="006F1E5B"/>
    <w:rsid w:val="00700417"/>
    <w:rsid w:val="008557BA"/>
    <w:rsid w:val="009648E7"/>
    <w:rsid w:val="00AC79BB"/>
    <w:rsid w:val="00AE53C5"/>
    <w:rsid w:val="00B45064"/>
    <w:rsid w:val="00BF7F80"/>
    <w:rsid w:val="00C72269"/>
    <w:rsid w:val="00D514D8"/>
    <w:rsid w:val="00D51A98"/>
    <w:rsid w:val="00DD70BD"/>
    <w:rsid w:val="00EB18EB"/>
    <w:rsid w:val="00F63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D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1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14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514D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14D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514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4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</Words>
  <Characters>50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7</cp:revision>
  <cp:lastPrinted>2016-01-04T02:35:00Z</cp:lastPrinted>
  <dcterms:created xsi:type="dcterms:W3CDTF">2015-11-16T08:22:00Z</dcterms:created>
  <dcterms:modified xsi:type="dcterms:W3CDTF">2017-10-10T06:45:00Z</dcterms:modified>
</cp:coreProperties>
</file>